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C67A0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Eneas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de BADBY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C205525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Warwickshire.</w:t>
      </w:r>
    </w:p>
    <w:p w14:paraId="6F6F351F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5C772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D12A85" w14:textId="77777777" w:rsidR="00F83DEF" w:rsidRDefault="00F83DEF" w:rsidP="00F83DE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Warwickshire the tax of a fifteenth and a tenth granted to the King at the last Parliament.</w:t>
      </w:r>
    </w:p>
    <w:p w14:paraId="4C58FC71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0CD969E0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BF5C4B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45946" w14:textId="77777777" w:rsidR="00F83DEF" w:rsidRDefault="00F83DEF" w:rsidP="00F83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102CBB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1EB3" w14:textId="77777777" w:rsidR="00F83DEF" w:rsidRDefault="00F83DEF" w:rsidP="009139A6">
      <w:r>
        <w:separator/>
      </w:r>
    </w:p>
  </w:endnote>
  <w:endnote w:type="continuationSeparator" w:id="0">
    <w:p w14:paraId="68C368DB" w14:textId="77777777" w:rsidR="00F83DEF" w:rsidRDefault="00F83D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26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B23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27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155F" w14:textId="77777777" w:rsidR="00F83DEF" w:rsidRDefault="00F83DEF" w:rsidP="009139A6">
      <w:r>
        <w:separator/>
      </w:r>
    </w:p>
  </w:footnote>
  <w:footnote w:type="continuationSeparator" w:id="0">
    <w:p w14:paraId="57F49ED6" w14:textId="77777777" w:rsidR="00F83DEF" w:rsidRDefault="00F83D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DC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B4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30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E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55680"/>
  <w15:chartTrackingRefBased/>
  <w15:docId w15:val="{584D2A36-B736-4296-9C08-1FD85E74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2021-06-10T07:35:00Z</dcterms:created>
  <dcterms:modified xsi:type="dcterms:W3CDTF">2021-06-10T07:37:00Z</dcterms:modified>
</cp:coreProperties>
</file>